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Tunbridge Wells</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Tunbridge Wells</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Tunbridge Wells</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Tunbridge Wells</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Tunbridge Wells</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6.7%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Tunbridge Wells are estimated to have a score of 1-2 on the PGSI (low-risk gambling), whilst </w:t>
      </w:r>
      <w:r w:rsidRPr="00773DF7">
        <w:rPr>
          <w:rFonts w:ascii="Libre Franklin Light" w:hAnsi="Libre Franklin Light" w:cs="Calibri Light"/>
          <w:b/>
          <w:bCs/>
          <w:color w:val="C45911" w:themeColor="accent2" w:themeShade="BF"/>
        </w:rPr>
        <w:t xml:space="preserve">3.4%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1.8%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44.4% </w:t>
      </w:r>
      <w:r w:rsidRPr="004747BF">
        <w:rPr>
          <w:rFonts w:ascii="Libre Franklin Light" w:eastAsia="Times New Roman" w:hAnsi="Libre Franklin Light" w:cs="Calibri Light"/>
        </w:rPr>
        <w:t xml:space="preserve">of those respondents classified as PGSI 8+ in Tunbridge Wells</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Tunbridge Wells is estimated to be </w:t>
      </w:r>
      <w:r w:rsidRPr="00773DF7">
        <w:rPr>
          <w:rFonts w:ascii="Libre Franklin Light" w:eastAsia="Times New Roman" w:hAnsi="Libre Franklin Light" w:cs="Calibri Light"/>
          <w:b/>
          <w:bCs/>
          <w:color w:val="C45911" w:themeColor="accent2" w:themeShade="BF"/>
        </w:rPr>
        <w:t xml:space="preserve">£1,483,285</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Tunbridge Wells</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11.9%</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Tunbridge Wells</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6.7%</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Tunbridge Wells</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3.4%</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Tunbridge Wells</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1.8%</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Tunbridge Wells.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Tunbridge Wells</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Tunbridge Wells.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Tunbridge Wells</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3.1%</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25.0%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Tunbridge Wells</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44.4%</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Tunbridge Wells.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Tunbridge Wells</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3.1%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24.2%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Tunbridge Wells</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Tunbridge Wells</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47.4%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Tunbridge Wells</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Tunbridge Wells</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Tunbridge Wells</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£1,483,285</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Tunbridge Wells</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£24,160</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£499,648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£35,793</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£10,067</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£18,456</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£895,161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£1,483,285</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Tunbridge Wells</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Tunbridge Wells</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16.1%</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Tunbridge Wells</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16.7%</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Tunbridge Wells</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8.5%</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Tunbridge Wells</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1.3%</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Tunbridge Wells</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49.9%</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Tunbridge Wells</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16.1%</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Tunbridge Wells</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16.7%</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Tunbridge Wells</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8.5%</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Tunbridge Wells</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Tunbridge Wells</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49.9%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Tunbridge Wells</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100AA229-2941-4D76-A1E5-196E2B27BA1C}"/>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